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A00E27" w14:textId="77777777" w:rsidR="00762CFA" w:rsidRDefault="00762CFA" w:rsidP="00A125BB">
      <w:pPr>
        <w:jc w:val="center"/>
        <w:rPr>
          <w:b/>
          <w:i/>
          <w:sz w:val="24"/>
        </w:rPr>
      </w:pPr>
    </w:p>
    <w:p w14:paraId="2D4BAAA3" w14:textId="77777777" w:rsidR="00E62F0B" w:rsidRPr="003B6A44" w:rsidRDefault="00E62F0B" w:rsidP="00E62F0B">
      <w:pPr>
        <w:jc w:val="center"/>
        <w:rPr>
          <w:rFonts w:ascii="Helvetica" w:hAnsi="Helvetica" w:cs="Calibri"/>
          <w:b/>
          <w:i/>
          <w:sz w:val="24"/>
          <w:szCs w:val="24"/>
        </w:rPr>
      </w:pPr>
      <w:r w:rsidRPr="003B6A44">
        <w:rPr>
          <w:rFonts w:ascii="Helvetica" w:hAnsi="Helvetica" w:cs="Calibri"/>
          <w:b/>
          <w:i/>
          <w:sz w:val="24"/>
          <w:szCs w:val="24"/>
        </w:rPr>
        <w:t>(Kamu Kurumu Niteliğindeki Meslek Kuruluşları İçin En Üst Yetkili Amir Onaylı Tatbiki İmza)</w:t>
      </w:r>
    </w:p>
    <w:p w14:paraId="4ADDF918" w14:textId="77777777" w:rsidR="00E62F0B" w:rsidRDefault="00E62F0B" w:rsidP="00E62F0B">
      <w:pPr>
        <w:spacing w:after="0" w:line="360" w:lineRule="auto"/>
        <w:ind w:firstLine="708"/>
        <w:jc w:val="both"/>
        <w:rPr>
          <w:rFonts w:ascii="Times New Roman" w:eastAsia="Times New Roman" w:hAnsi="Times New Roman"/>
        </w:rPr>
      </w:pPr>
    </w:p>
    <w:p w14:paraId="40A9EB4E" w14:textId="77777777" w:rsidR="00E62F0B" w:rsidRPr="003B6A44" w:rsidRDefault="00E62F0B" w:rsidP="00E62F0B">
      <w:pPr>
        <w:jc w:val="center"/>
        <w:rPr>
          <w:rFonts w:ascii="Helvetica" w:hAnsi="Helvetica" w:cs="Calibri"/>
          <w:b/>
          <w:sz w:val="24"/>
          <w:szCs w:val="24"/>
        </w:rPr>
      </w:pPr>
      <w:r w:rsidRPr="003B6A44">
        <w:rPr>
          <w:rFonts w:ascii="Helvetica" w:hAnsi="Helvetica" w:cs="Calibri"/>
          <w:b/>
          <w:sz w:val="24"/>
          <w:szCs w:val="24"/>
        </w:rPr>
        <w:t>ORTA ANADOLU KALKINMA AJANSI GENEL SEKRETERLİĞİNE</w:t>
      </w:r>
    </w:p>
    <w:p w14:paraId="51B4E427" w14:textId="77777777" w:rsidR="00E62F0B" w:rsidRPr="00C04DCC" w:rsidRDefault="00E62F0B" w:rsidP="00E62F0B">
      <w:pPr>
        <w:rPr>
          <w:b/>
        </w:rPr>
      </w:pPr>
    </w:p>
    <w:p w14:paraId="23A19DB0" w14:textId="77777777" w:rsidR="00E62F0B" w:rsidRDefault="00E62F0B" w:rsidP="00E62F0B">
      <w:pPr>
        <w:spacing w:line="360" w:lineRule="auto"/>
        <w:ind w:firstLine="708"/>
        <w:jc w:val="both"/>
        <w:rPr>
          <w:rFonts w:ascii="Times New Roman" w:hAnsi="Times New Roman"/>
          <w:b/>
        </w:rPr>
      </w:pPr>
      <w:r w:rsidRPr="003B6A44">
        <w:rPr>
          <w:rFonts w:ascii="Helvetica" w:hAnsi="Helvetica" w:cs="Calibri"/>
          <w:sz w:val="24"/>
          <w:szCs w:val="24"/>
        </w:rPr>
        <w:t>Aşağıda tatbik</w:t>
      </w:r>
      <w:r>
        <w:rPr>
          <w:rFonts w:ascii="Helvetica" w:hAnsi="Helvetica" w:cs="Calibri"/>
          <w:sz w:val="24"/>
          <w:szCs w:val="24"/>
        </w:rPr>
        <w:t>i</w:t>
      </w:r>
      <w:r w:rsidRPr="003B6A44">
        <w:rPr>
          <w:rFonts w:ascii="Helvetica" w:hAnsi="Helvetica" w:cs="Calibri"/>
          <w:sz w:val="24"/>
          <w:szCs w:val="24"/>
        </w:rPr>
        <w:t xml:space="preserve"> imzası bulunan kurumumuz Müdürü/Başkanı “…………………..”, Ajans’ınıza sunulacak faaliyet kapsamında kurumumuzu temsile, ilzama ve faaliyet belgelerini imzalamaya yetkili kişidir.</w:t>
      </w:r>
      <w:r w:rsidRPr="003B6A44">
        <w:rPr>
          <w:rFonts w:ascii="Helvetica" w:hAnsi="Helvetica" w:cs="Calibri"/>
          <w:sz w:val="24"/>
          <w:szCs w:val="24"/>
        </w:rPr>
        <w:tab/>
      </w:r>
      <w:r w:rsidRPr="0095148E">
        <w:rPr>
          <w:rFonts w:ascii="Times New Roman" w:hAnsi="Times New Roman"/>
          <w:b/>
        </w:rPr>
        <w:tab/>
      </w:r>
      <w:r w:rsidRPr="0095148E">
        <w:rPr>
          <w:rFonts w:ascii="Times New Roman" w:hAnsi="Times New Roman"/>
          <w:b/>
        </w:rPr>
        <w:tab/>
      </w:r>
    </w:p>
    <w:p w14:paraId="0A2B2389" w14:textId="77777777" w:rsidR="00E62F0B" w:rsidRDefault="00E62F0B" w:rsidP="00E62F0B">
      <w:pPr>
        <w:spacing w:line="360" w:lineRule="auto"/>
        <w:jc w:val="both"/>
        <w:rPr>
          <w:rFonts w:ascii="Times New Roman" w:hAnsi="Times New Roman"/>
          <w:b/>
        </w:rPr>
      </w:pPr>
    </w:p>
    <w:p w14:paraId="33FEF3E5" w14:textId="77777777" w:rsidR="00E62F0B" w:rsidRDefault="00E62F0B" w:rsidP="00E62F0B">
      <w:pPr>
        <w:spacing w:line="360" w:lineRule="auto"/>
        <w:jc w:val="both"/>
        <w:rPr>
          <w:rFonts w:ascii="Times New Roman" w:hAnsi="Times New Roman"/>
          <w:b/>
        </w:rPr>
      </w:pPr>
    </w:p>
    <w:p w14:paraId="56DF69B6" w14:textId="77777777" w:rsidR="00E62F0B" w:rsidRDefault="00E62F0B" w:rsidP="00E62F0B">
      <w:pPr>
        <w:spacing w:line="360" w:lineRule="auto"/>
        <w:jc w:val="both"/>
        <w:rPr>
          <w:rFonts w:ascii="Times New Roman" w:hAnsi="Times New Roman"/>
          <w:b/>
        </w:rPr>
      </w:pPr>
    </w:p>
    <w:p w14:paraId="53E75CEF" w14:textId="77777777" w:rsidR="00E62F0B" w:rsidRPr="008B1582" w:rsidRDefault="00E62F0B" w:rsidP="00E62F0B">
      <w:pPr>
        <w:spacing w:line="360" w:lineRule="auto"/>
        <w:jc w:val="both"/>
        <w:rPr>
          <w:rFonts w:ascii="Times New Roman" w:hAnsi="Times New Roman"/>
          <w:b/>
        </w:rPr>
      </w:pPr>
    </w:p>
    <w:p w14:paraId="6DE5134A" w14:textId="77777777" w:rsidR="00E62F0B" w:rsidRPr="00BE70ED" w:rsidRDefault="00E62F0B" w:rsidP="00E62F0B">
      <w:pPr>
        <w:spacing w:line="360" w:lineRule="auto"/>
        <w:rPr>
          <w:b/>
          <w:sz w:val="24"/>
          <w:szCs w:val="24"/>
        </w:rPr>
      </w:pPr>
      <w:r w:rsidRPr="008B158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</w:t>
      </w:r>
      <w:r w:rsidRPr="003B6A44">
        <w:rPr>
          <w:rFonts w:ascii="Helvetica" w:hAnsi="Helvetica" w:cs="Calibri"/>
          <w:b/>
          <w:sz w:val="24"/>
          <w:szCs w:val="24"/>
        </w:rPr>
        <w:t>Kurumun En Üst Yetkili Amiri</w:t>
      </w:r>
    </w:p>
    <w:p w14:paraId="0821EF41" w14:textId="77777777" w:rsidR="00E62F0B" w:rsidRPr="00BE70ED" w:rsidRDefault="00E62F0B" w:rsidP="00E62F0B">
      <w:pPr>
        <w:spacing w:line="360" w:lineRule="auto"/>
        <w:rPr>
          <w:b/>
          <w:sz w:val="24"/>
          <w:szCs w:val="24"/>
        </w:rPr>
      </w:pPr>
      <w:r w:rsidRPr="00BE70ED">
        <w:rPr>
          <w:b/>
          <w:sz w:val="24"/>
          <w:szCs w:val="24"/>
        </w:rPr>
        <w:t xml:space="preserve">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</w:t>
      </w:r>
      <w:r w:rsidRPr="00BE70ED">
        <w:rPr>
          <w:b/>
          <w:sz w:val="24"/>
          <w:szCs w:val="24"/>
        </w:rPr>
        <w:t xml:space="preserve"> </w:t>
      </w:r>
      <w:r w:rsidRPr="00AC5D76">
        <w:rPr>
          <w:rFonts w:ascii="Helvetica" w:hAnsi="Helvetica" w:cs="Calibri"/>
          <w:b/>
          <w:sz w:val="24"/>
          <w:szCs w:val="24"/>
        </w:rPr>
        <w:t>İmzası ve Mühür</w:t>
      </w:r>
    </w:p>
    <w:p w14:paraId="18E43D59" w14:textId="77777777" w:rsidR="00E62F0B" w:rsidRPr="00BE70ED" w:rsidRDefault="00E62F0B" w:rsidP="00E62F0B">
      <w:pPr>
        <w:spacing w:line="360" w:lineRule="auto"/>
        <w:rPr>
          <w:b/>
          <w:sz w:val="24"/>
          <w:szCs w:val="24"/>
        </w:rPr>
      </w:pPr>
      <w:r w:rsidRPr="00BE70ED">
        <w:rPr>
          <w:b/>
          <w:sz w:val="24"/>
          <w:szCs w:val="24"/>
        </w:rPr>
        <w:tab/>
      </w:r>
      <w:r w:rsidRPr="00BE70ED"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E70ED">
        <w:rPr>
          <w:b/>
          <w:sz w:val="24"/>
          <w:szCs w:val="24"/>
        </w:rPr>
        <w:t xml:space="preserve"> </w:t>
      </w:r>
      <w:r w:rsidRPr="00AC5D76">
        <w:rPr>
          <w:rFonts w:ascii="Helvetica" w:hAnsi="Helvetica" w:cs="Calibri"/>
          <w:b/>
          <w:sz w:val="24"/>
          <w:szCs w:val="24"/>
        </w:rPr>
        <w:t>Tarih</w:t>
      </w:r>
    </w:p>
    <w:p w14:paraId="071243AC" w14:textId="77777777" w:rsidR="00E62F0B" w:rsidRDefault="00E62F0B" w:rsidP="00E62F0B">
      <w:pPr>
        <w:tabs>
          <w:tab w:val="left" w:pos="6660"/>
        </w:tabs>
        <w:spacing w:line="360" w:lineRule="auto"/>
        <w:ind w:left="6660" w:hanging="288"/>
        <w:rPr>
          <w:rFonts w:ascii="Times New Roman" w:hAnsi="Times New Roman"/>
        </w:rPr>
      </w:pPr>
    </w:p>
    <w:p w14:paraId="62BAC3C5" w14:textId="77777777" w:rsidR="00E62F0B" w:rsidRDefault="00E62F0B" w:rsidP="00E62F0B">
      <w:pPr>
        <w:tabs>
          <w:tab w:val="left" w:pos="6660"/>
        </w:tabs>
        <w:spacing w:line="360" w:lineRule="auto"/>
        <w:ind w:left="6660" w:hanging="288"/>
        <w:rPr>
          <w:rFonts w:ascii="Times New Roman" w:hAnsi="Times New Roman"/>
        </w:rPr>
      </w:pPr>
    </w:p>
    <w:p w14:paraId="31F555CD" w14:textId="77777777" w:rsidR="00E62F0B" w:rsidRDefault="00E62F0B" w:rsidP="00E62F0B">
      <w:pPr>
        <w:tabs>
          <w:tab w:val="left" w:pos="6660"/>
        </w:tabs>
        <w:spacing w:line="360" w:lineRule="auto"/>
        <w:ind w:left="6660" w:hanging="288"/>
        <w:rPr>
          <w:rFonts w:ascii="Times New Roman" w:hAnsi="Times New Roman"/>
        </w:rPr>
      </w:pPr>
    </w:p>
    <w:p w14:paraId="2BE96F44" w14:textId="77777777" w:rsidR="00E62F0B" w:rsidRDefault="00E62F0B" w:rsidP="003910FA">
      <w:pPr>
        <w:tabs>
          <w:tab w:val="left" w:pos="6660"/>
        </w:tabs>
        <w:spacing w:line="360" w:lineRule="auto"/>
        <w:rPr>
          <w:rFonts w:ascii="Times New Roman" w:hAnsi="Times New Roman"/>
        </w:rPr>
      </w:pPr>
    </w:p>
    <w:p w14:paraId="355E5CB8" w14:textId="77777777" w:rsidR="00E62F0B" w:rsidRDefault="00E62F0B" w:rsidP="00E62F0B">
      <w:pPr>
        <w:tabs>
          <w:tab w:val="left" w:pos="6660"/>
        </w:tabs>
        <w:spacing w:line="360" w:lineRule="auto"/>
        <w:ind w:left="6660" w:hanging="288"/>
        <w:rPr>
          <w:rFonts w:ascii="Times New Roman" w:hAnsi="Times New Roman"/>
        </w:rPr>
      </w:pPr>
    </w:p>
    <w:p w14:paraId="0017D098" w14:textId="77777777" w:rsidR="00E62F0B" w:rsidRPr="00AC5D76" w:rsidRDefault="00E62F0B" w:rsidP="00E62F0B">
      <w:pPr>
        <w:spacing w:line="360" w:lineRule="auto"/>
        <w:rPr>
          <w:rFonts w:ascii="Helvetica" w:hAnsi="Helvetica" w:cs="Calibri"/>
          <w:b/>
          <w:sz w:val="24"/>
          <w:szCs w:val="24"/>
          <w:u w:val="single"/>
        </w:rPr>
      </w:pPr>
      <w:r w:rsidRPr="00AC5D76">
        <w:rPr>
          <w:rFonts w:ascii="Helvetica" w:hAnsi="Helvetica" w:cs="Calibri"/>
          <w:b/>
          <w:sz w:val="24"/>
          <w:szCs w:val="24"/>
          <w:u w:val="single"/>
        </w:rPr>
        <w:t>………….’nin Tatbiki İmzası:</w:t>
      </w:r>
    </w:p>
    <w:p w14:paraId="2CAA1137" w14:textId="77777777" w:rsidR="00515634" w:rsidRDefault="00E62F0B" w:rsidP="002D4241">
      <w:pPr>
        <w:spacing w:line="360" w:lineRule="auto"/>
        <w:ind w:firstLine="708"/>
        <w:rPr>
          <w:sz w:val="24"/>
          <w:szCs w:val="24"/>
        </w:rPr>
      </w:pPr>
      <w:r w:rsidRPr="00AC5D76">
        <w:rPr>
          <w:rFonts w:ascii="Helvetica" w:hAnsi="Helvetica" w:cs="Calibri"/>
          <w:b/>
          <w:sz w:val="24"/>
          <w:szCs w:val="24"/>
        </w:rPr>
        <w:t xml:space="preserve">     İMZA</w:t>
      </w:r>
    </w:p>
    <w:p w14:paraId="13633517" w14:textId="77777777" w:rsidR="00762CFA" w:rsidRDefault="00762CFA" w:rsidP="0036488C">
      <w:pPr>
        <w:jc w:val="center"/>
        <w:rPr>
          <w:b/>
          <w:i/>
          <w:sz w:val="24"/>
        </w:rPr>
      </w:pPr>
    </w:p>
    <w:sectPr w:rsidR="00762CFA" w:rsidSect="002D4241">
      <w:headerReference w:type="default" r:id="rId8"/>
      <w:footerReference w:type="default" r:id="rId9"/>
      <w:type w:val="continuous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A0F21" w14:textId="77777777" w:rsidR="003B61EB" w:rsidRDefault="003B61EB" w:rsidP="00D66B3F">
      <w:pPr>
        <w:spacing w:after="0" w:line="240" w:lineRule="auto"/>
      </w:pPr>
      <w:r>
        <w:separator/>
      </w:r>
    </w:p>
  </w:endnote>
  <w:endnote w:type="continuationSeparator" w:id="0">
    <w:p w14:paraId="5D155190" w14:textId="77777777" w:rsidR="003B61EB" w:rsidRDefault="003B61EB" w:rsidP="00D6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B6039" w14:textId="335F15ED" w:rsidR="0018573A" w:rsidRDefault="0018573A" w:rsidP="0018573A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FE487" w14:textId="77777777" w:rsidR="003B61EB" w:rsidRDefault="003B61EB" w:rsidP="00D66B3F">
      <w:pPr>
        <w:spacing w:after="0" w:line="240" w:lineRule="auto"/>
      </w:pPr>
      <w:r>
        <w:separator/>
      </w:r>
    </w:p>
  </w:footnote>
  <w:footnote w:type="continuationSeparator" w:id="0">
    <w:p w14:paraId="4210A908" w14:textId="77777777" w:rsidR="003B61EB" w:rsidRDefault="003B61EB" w:rsidP="00D66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11862" w14:textId="6406EEC8" w:rsidR="009F4630" w:rsidRPr="00B97BD2" w:rsidRDefault="00F819D1" w:rsidP="00800AC7">
    <w:pPr>
      <w:pStyle w:val="stbilgi"/>
      <w:tabs>
        <w:tab w:val="left" w:pos="8715"/>
      </w:tabs>
      <w:jc w:val="right"/>
      <w:rPr>
        <w:rFonts w:ascii="Helvetica" w:hAnsi="Helvetica" w:cs="Calibri"/>
        <w:b/>
        <w:color w:val="000000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4CA6F3F" wp14:editId="7E0013DD">
          <wp:simplePos x="0" y="0"/>
          <wp:positionH relativeFrom="column">
            <wp:posOffset>-890270</wp:posOffset>
          </wp:positionH>
          <wp:positionV relativeFrom="paragraph">
            <wp:posOffset>-441325</wp:posOffset>
          </wp:positionV>
          <wp:extent cx="7560310" cy="10692130"/>
          <wp:effectExtent l="0" t="0" r="0" b="0"/>
          <wp:wrapNone/>
          <wp:docPr id="2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10FA">
      <w:rPr>
        <w:rFonts w:ascii="Helvetica" w:hAnsi="Helvetica" w:cs="Calibri"/>
        <w:b/>
        <w:color w:val="000000"/>
        <w:sz w:val="24"/>
        <w:szCs w:val="24"/>
      </w:rPr>
      <w:t>TR72/24</w:t>
    </w:r>
    <w:r w:rsidR="00DD0FD0" w:rsidRPr="00B97BD2">
      <w:rPr>
        <w:rFonts w:ascii="Helvetica" w:hAnsi="Helvetica" w:cs="Calibri"/>
        <w:b/>
        <w:color w:val="000000"/>
        <w:sz w:val="24"/>
        <w:szCs w:val="24"/>
      </w:rPr>
      <w:t>/FZD</w:t>
    </w:r>
    <w:r>
      <w:rPr>
        <w:rFonts w:ascii="Helvetica" w:hAnsi="Helvetica" w:cs="Calibri"/>
        <w:b/>
        <w:color w:val="000000"/>
        <w:sz w:val="24"/>
        <w:szCs w:val="24"/>
      </w:rPr>
      <w:t>-I</w:t>
    </w:r>
    <w:r w:rsidR="00DD0FD0" w:rsidRPr="00B97BD2">
      <w:rPr>
        <w:rFonts w:ascii="Helvetica" w:hAnsi="Helvetica" w:cs="Calibri"/>
        <w:b/>
        <w:color w:val="000000"/>
        <w:sz w:val="24"/>
        <w:szCs w:val="24"/>
      </w:rPr>
      <w:t>_</w:t>
    </w:r>
    <w:r w:rsidR="009F4630" w:rsidRPr="00B97BD2">
      <w:rPr>
        <w:rFonts w:ascii="Helvetica" w:hAnsi="Helvetica" w:cs="Calibri"/>
        <w:b/>
        <w:color w:val="000000"/>
        <w:sz w:val="24"/>
        <w:szCs w:val="24"/>
      </w:rPr>
      <w:t>EK E</w:t>
    </w:r>
    <w:r w:rsidR="002D4241" w:rsidRPr="00B97BD2">
      <w:rPr>
        <w:rFonts w:ascii="Helvetica" w:hAnsi="Helvetica" w:cs="Calibri"/>
        <w:b/>
        <w:color w:val="000000"/>
        <w:sz w:val="24"/>
        <w:szCs w:val="24"/>
      </w:rPr>
      <w:t>3</w:t>
    </w:r>
  </w:p>
  <w:p w14:paraId="6531493B" w14:textId="77777777" w:rsidR="009F4630" w:rsidRDefault="009F463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54BF3"/>
    <w:multiLevelType w:val="hybridMultilevel"/>
    <w:tmpl w:val="E95E4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 w16cid:durableId="1677804870">
    <w:abstractNumId w:val="0"/>
  </w:num>
  <w:num w:numId="2" w16cid:durableId="16523263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EAD"/>
    <w:rsid w:val="00036C4A"/>
    <w:rsid w:val="000C72A2"/>
    <w:rsid w:val="000F21BF"/>
    <w:rsid w:val="00105B6F"/>
    <w:rsid w:val="0018573A"/>
    <w:rsid w:val="001B081C"/>
    <w:rsid w:val="001B6030"/>
    <w:rsid w:val="00204955"/>
    <w:rsid w:val="00220C58"/>
    <w:rsid w:val="002D4241"/>
    <w:rsid w:val="00323FB9"/>
    <w:rsid w:val="0036488C"/>
    <w:rsid w:val="00384038"/>
    <w:rsid w:val="003910FA"/>
    <w:rsid w:val="00391E39"/>
    <w:rsid w:val="003B3C5C"/>
    <w:rsid w:val="003B61EB"/>
    <w:rsid w:val="003B6A44"/>
    <w:rsid w:val="00410605"/>
    <w:rsid w:val="00473536"/>
    <w:rsid w:val="00492CA6"/>
    <w:rsid w:val="004940BE"/>
    <w:rsid w:val="004D540D"/>
    <w:rsid w:val="004E1481"/>
    <w:rsid w:val="00515634"/>
    <w:rsid w:val="00515DB6"/>
    <w:rsid w:val="0056282E"/>
    <w:rsid w:val="005660D9"/>
    <w:rsid w:val="005A4FFA"/>
    <w:rsid w:val="005C7BB4"/>
    <w:rsid w:val="00632C4F"/>
    <w:rsid w:val="00720113"/>
    <w:rsid w:val="00762CFA"/>
    <w:rsid w:val="0077752F"/>
    <w:rsid w:val="0079280D"/>
    <w:rsid w:val="007E0432"/>
    <w:rsid w:val="00800AC7"/>
    <w:rsid w:val="00846611"/>
    <w:rsid w:val="00893F4F"/>
    <w:rsid w:val="008D571E"/>
    <w:rsid w:val="008F3B23"/>
    <w:rsid w:val="009359BE"/>
    <w:rsid w:val="00936473"/>
    <w:rsid w:val="0096742E"/>
    <w:rsid w:val="009E6EAD"/>
    <w:rsid w:val="009F4630"/>
    <w:rsid w:val="00A125BB"/>
    <w:rsid w:val="00A251E7"/>
    <w:rsid w:val="00A546EB"/>
    <w:rsid w:val="00A86D72"/>
    <w:rsid w:val="00AC5D76"/>
    <w:rsid w:val="00AE7C5F"/>
    <w:rsid w:val="00B4614F"/>
    <w:rsid w:val="00B8025C"/>
    <w:rsid w:val="00B809D5"/>
    <w:rsid w:val="00B97BD2"/>
    <w:rsid w:val="00BA53AF"/>
    <w:rsid w:val="00BE70ED"/>
    <w:rsid w:val="00BF2385"/>
    <w:rsid w:val="00BF4DDC"/>
    <w:rsid w:val="00C02997"/>
    <w:rsid w:val="00C77B73"/>
    <w:rsid w:val="00CA4B54"/>
    <w:rsid w:val="00D66B3F"/>
    <w:rsid w:val="00DD0FD0"/>
    <w:rsid w:val="00E2700C"/>
    <w:rsid w:val="00E43032"/>
    <w:rsid w:val="00E62F0B"/>
    <w:rsid w:val="00E63303"/>
    <w:rsid w:val="00E70A77"/>
    <w:rsid w:val="00F37B8A"/>
    <w:rsid w:val="00F819D1"/>
    <w:rsid w:val="00F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29F76"/>
  <w15:chartTrackingRefBased/>
  <w15:docId w15:val="{A65C82AD-A749-4353-A826-5357E9DF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D66B3F"/>
    <w:pPr>
      <w:widowControl w:val="0"/>
      <w:tabs>
        <w:tab w:val="left" w:pos="-720"/>
      </w:tabs>
      <w:suppressAutoHyphens/>
      <w:snapToGrid w:val="0"/>
      <w:spacing w:after="0" w:line="240" w:lineRule="auto"/>
      <w:jc w:val="center"/>
    </w:pPr>
    <w:rPr>
      <w:rFonts w:ascii="Times New Roman" w:eastAsia="Times New Roman" w:hAnsi="Times New Roman"/>
      <w:b/>
      <w:sz w:val="48"/>
      <w:szCs w:val="20"/>
      <w:lang w:val="en-US"/>
    </w:rPr>
  </w:style>
  <w:style w:type="character" w:customStyle="1" w:styleId="KonuBalChar">
    <w:name w:val="Konu Başlığı Char"/>
    <w:link w:val="KonuBal"/>
    <w:rsid w:val="00D66B3F"/>
    <w:rPr>
      <w:rFonts w:ascii="Times New Roman" w:eastAsia="Times New Roman" w:hAnsi="Times New Roman"/>
      <w:b/>
      <w:sz w:val="48"/>
      <w:lang w:val="en-US" w:eastAsia="en-US"/>
    </w:rPr>
  </w:style>
  <w:style w:type="paragraph" w:customStyle="1" w:styleId="SubTitle1">
    <w:name w:val="SubTitle 1"/>
    <w:basedOn w:val="Normal"/>
    <w:next w:val="Normal"/>
    <w:rsid w:val="00D66B3F"/>
    <w:pPr>
      <w:snapToGrid w:val="0"/>
      <w:spacing w:after="240" w:line="240" w:lineRule="auto"/>
      <w:jc w:val="center"/>
    </w:pPr>
    <w:rPr>
      <w:rFonts w:ascii="Times New Roman" w:eastAsia="Times New Roman" w:hAnsi="Times New Roman"/>
      <w:b/>
      <w:sz w:val="40"/>
      <w:szCs w:val="20"/>
      <w:lang w:val="en-GB"/>
    </w:rPr>
  </w:style>
  <w:style w:type="paragraph" w:styleId="stbilgi">
    <w:name w:val="Üstbilgi"/>
    <w:basedOn w:val="Normal"/>
    <w:link w:val="stbilgiChar"/>
    <w:uiPriority w:val="99"/>
    <w:unhideWhenUsed/>
    <w:rsid w:val="00D66B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D66B3F"/>
    <w:rPr>
      <w:sz w:val="22"/>
      <w:szCs w:val="22"/>
      <w:lang w:eastAsia="en-US"/>
    </w:rPr>
  </w:style>
  <w:style w:type="paragraph" w:styleId="Altbilgi">
    <w:name w:val="Altbilgi"/>
    <w:basedOn w:val="Normal"/>
    <w:link w:val="AltbilgiChar"/>
    <w:uiPriority w:val="99"/>
    <w:unhideWhenUsed/>
    <w:rsid w:val="00D66B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66B3F"/>
    <w:rPr>
      <w:sz w:val="22"/>
      <w:szCs w:val="22"/>
      <w:lang w:eastAsia="en-US"/>
    </w:rPr>
  </w:style>
  <w:style w:type="paragraph" w:customStyle="1" w:styleId="BP1">
    <w:name w:val="BP1"/>
    <w:basedOn w:val="Normal"/>
    <w:next w:val="Normal"/>
    <w:rsid w:val="00A125BB"/>
    <w:pPr>
      <w:spacing w:before="1080" w:after="600" w:line="240" w:lineRule="auto"/>
      <w:ind w:left="357"/>
    </w:pPr>
    <w:rPr>
      <w:rFonts w:eastAsia="Times New Roman"/>
      <w:b/>
      <w:sz w:val="40"/>
      <w:lang w:eastAsia="tr-TR"/>
    </w:rPr>
  </w:style>
  <w:style w:type="paragraph" w:styleId="ListeParagraf">
    <w:name w:val="List Paragraph"/>
    <w:basedOn w:val="Normal"/>
    <w:uiPriority w:val="34"/>
    <w:qFormat/>
    <w:rsid w:val="000C72A2"/>
    <w:pPr>
      <w:ind w:left="708"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473536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473536"/>
    <w:rPr>
      <w:lang w:eastAsia="en-US"/>
    </w:rPr>
  </w:style>
  <w:style w:type="character" w:styleId="DipnotBavurusu">
    <w:name w:val="footnote reference"/>
    <w:uiPriority w:val="99"/>
    <w:semiHidden/>
    <w:unhideWhenUsed/>
    <w:rsid w:val="00473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asaustu\ORTA%20ANADOLU%20KALKINMA%20AJANSI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578A7-FA50-4CE6-8114-3A28E0B3B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ORTA ANADOLU KALKINMA AJANSI.dotx</Template>
  <TotalTime>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Hande Inan</dc:creator>
  <cp:keywords/>
  <cp:lastModifiedBy>Serdar ARSLAN</cp:lastModifiedBy>
  <cp:revision>2</cp:revision>
  <dcterms:created xsi:type="dcterms:W3CDTF">2024-07-26T05:55:00Z</dcterms:created>
  <dcterms:modified xsi:type="dcterms:W3CDTF">2024-07-26T05:55:00Z</dcterms:modified>
</cp:coreProperties>
</file>